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29E59" w14:textId="1079CD00" w:rsidR="00452772" w:rsidRPr="00A7567A" w:rsidRDefault="00B77E74" w:rsidP="00A7567A">
      <w:pPr>
        <w:shd w:val="clear" w:color="auto" w:fill="DAEEF3" w:themeFill="accent5" w:themeFillTint="33"/>
        <w:spacing w:after="0" w:line="240" w:lineRule="auto"/>
        <w:jc w:val="both"/>
        <w:rPr>
          <w:rFonts w:ascii="Verdana" w:eastAsia="Times New Roman" w:hAnsi="Verdana" w:cs="Arial"/>
          <w:b/>
          <w:bCs/>
          <w:sz w:val="24"/>
          <w:szCs w:val="24"/>
          <w:lang w:eastAsia="pt-BR"/>
        </w:rPr>
      </w:pPr>
      <w:r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ab/>
      </w:r>
    </w:p>
    <w:p w14:paraId="1AB1B113" w14:textId="77777777" w:rsidR="00452772" w:rsidRPr="00A7567A" w:rsidRDefault="00452772" w:rsidP="00A7567A">
      <w:pPr>
        <w:shd w:val="clear" w:color="auto" w:fill="DAEEF3" w:themeFill="accent5" w:themeFillTint="33"/>
        <w:spacing w:after="0" w:line="360" w:lineRule="auto"/>
        <w:jc w:val="center"/>
        <w:rPr>
          <w:rFonts w:ascii="Verdana" w:eastAsia="Times New Roman" w:hAnsi="Verdana" w:cs="Arial"/>
          <w:b/>
          <w:bCs/>
          <w:sz w:val="24"/>
          <w:szCs w:val="24"/>
          <w:lang w:eastAsia="pt-BR"/>
        </w:rPr>
      </w:pPr>
      <w:r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>MODELO DE PROPOSTA</w:t>
      </w:r>
    </w:p>
    <w:p w14:paraId="2DE2D961" w14:textId="43E17706" w:rsidR="00452772" w:rsidRPr="00A7567A" w:rsidRDefault="00452772" w:rsidP="00A7567A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4"/>
          <w:szCs w:val="24"/>
          <w:lang w:eastAsia="pt-BR"/>
        </w:rPr>
      </w:pPr>
      <w:r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 xml:space="preserve">AVISO DE DISPENSA ELETRÔNCA Nº </w:t>
      </w:r>
      <w:r w:rsidR="00A7567A"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>900</w:t>
      </w:r>
      <w:r w:rsidR="00583E66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>12</w:t>
      </w:r>
      <w:r w:rsidR="003D5992"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>/2024</w:t>
      </w:r>
      <w:r w:rsidRPr="00A7567A">
        <w:rPr>
          <w:rFonts w:ascii="Verdana" w:eastAsia="Times New Roman" w:hAnsi="Verdana" w:cs="Arial"/>
          <w:b/>
          <w:bCs/>
          <w:sz w:val="24"/>
          <w:szCs w:val="24"/>
          <w:lang w:eastAsia="pt-BR"/>
        </w:rPr>
        <w:t>.</w:t>
      </w:r>
    </w:p>
    <w:p w14:paraId="72BA2FE8" w14:textId="77777777" w:rsidR="00452772" w:rsidRPr="00A7567A" w:rsidRDefault="00452772" w:rsidP="00A7567A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4"/>
          <w:szCs w:val="24"/>
          <w:lang w:eastAsia="pt-BR"/>
        </w:rPr>
      </w:pPr>
    </w:p>
    <w:p w14:paraId="210254F9" w14:textId="77777777" w:rsidR="003D5992" w:rsidRPr="00A7567A" w:rsidRDefault="003D5992" w:rsidP="00A7567A">
      <w:pPr>
        <w:snapToGrid w:val="0"/>
        <w:spacing w:after="240" w:line="360" w:lineRule="auto"/>
        <w:ind w:right="-30"/>
        <w:jc w:val="both"/>
        <w:rPr>
          <w:rFonts w:ascii="Verdana" w:eastAsia="Times New Roman" w:hAnsi="Verdana" w:cs="Arial"/>
          <w:b/>
          <w:color w:val="000000"/>
          <w:sz w:val="24"/>
          <w:szCs w:val="24"/>
          <w:lang w:eastAsia="pt-BR"/>
        </w:rPr>
      </w:pPr>
    </w:p>
    <w:p w14:paraId="2C624292" w14:textId="5A31EDE4" w:rsidR="001872D6" w:rsidRPr="00A7567A" w:rsidRDefault="001872D6" w:rsidP="00A7567A">
      <w:pPr>
        <w:snapToGrid w:val="0"/>
        <w:spacing w:after="240" w:line="360" w:lineRule="auto"/>
        <w:ind w:right="-30"/>
        <w:jc w:val="both"/>
        <w:rPr>
          <w:rFonts w:ascii="Verdana" w:eastAsia="Times New Roman" w:hAnsi="Verdana" w:cs="Arial"/>
          <w:b/>
          <w:color w:val="000000"/>
          <w:sz w:val="24"/>
          <w:szCs w:val="24"/>
          <w:lang w:eastAsia="pt-BR"/>
        </w:rPr>
      </w:pPr>
      <w:r w:rsidRPr="00A7567A">
        <w:rPr>
          <w:rFonts w:ascii="Verdana" w:eastAsia="Times New Roman" w:hAnsi="Verdana" w:cs="Arial"/>
          <w:b/>
          <w:color w:val="000000"/>
          <w:sz w:val="24"/>
          <w:szCs w:val="24"/>
          <w:lang w:eastAsia="pt-BR"/>
        </w:rPr>
        <w:t>A</w:t>
      </w:r>
      <w:r w:rsidR="00D60FBE" w:rsidRPr="00A7567A">
        <w:rPr>
          <w:rFonts w:ascii="Verdana" w:eastAsia="Times New Roman" w:hAnsi="Verdana" w:cs="Arial"/>
          <w:b/>
          <w:color w:val="000000"/>
          <w:sz w:val="24"/>
          <w:szCs w:val="24"/>
          <w:lang w:eastAsia="pt-BR"/>
        </w:rPr>
        <w:t xml:space="preserve">o </w:t>
      </w:r>
      <w:r w:rsidR="00A7567A" w:rsidRPr="00A7567A">
        <w:rPr>
          <w:rFonts w:ascii="Verdana" w:eastAsia="Times New Roman" w:hAnsi="Verdana" w:cs="Arial"/>
          <w:b/>
          <w:color w:val="000000"/>
          <w:sz w:val="24"/>
          <w:szCs w:val="24"/>
          <w:lang w:eastAsia="pt-BR"/>
        </w:rPr>
        <w:t xml:space="preserve">MINISTÉRIO PÚBLICO DO ESTADO DO ESPÍRITO SANTO, </w:t>
      </w:r>
    </w:p>
    <w:p w14:paraId="26544B26" w14:textId="44B6A036" w:rsidR="00233549" w:rsidRDefault="001872D6" w:rsidP="00A7567A">
      <w:pPr>
        <w:pStyle w:val="Aviso-ClusulaPrincipal"/>
        <w:keepNext w:val="0"/>
        <w:keepLines w:val="0"/>
        <w:widowControl w:val="0"/>
        <w:spacing w:before="0"/>
        <w:rPr>
          <w:rFonts w:ascii="Verdana" w:hAnsi="Verdana"/>
        </w:rPr>
      </w:pPr>
      <w:r w:rsidRPr="00A7567A">
        <w:rPr>
          <w:rFonts w:ascii="Verdana" w:hAnsi="Verdana"/>
          <w:b w:val="0"/>
          <w:bCs/>
        </w:rPr>
        <w:t xml:space="preserve">Apresento a proposta de </w:t>
      </w:r>
      <w:r w:rsidR="00452772" w:rsidRPr="00A7567A">
        <w:rPr>
          <w:rFonts w:ascii="Verdana" w:hAnsi="Verdana"/>
          <w:b w:val="0"/>
          <w:bCs/>
        </w:rPr>
        <w:t>preço referente</w:t>
      </w:r>
      <w:r w:rsidR="00C2098E" w:rsidRPr="00A7567A">
        <w:rPr>
          <w:rFonts w:ascii="Verdana" w:hAnsi="Verdana"/>
          <w:b w:val="0"/>
          <w:bCs/>
        </w:rPr>
        <w:t xml:space="preserve"> </w:t>
      </w:r>
      <w:bookmarkStart w:id="0" w:name="_Hlk115963031"/>
      <w:r w:rsidR="006607D5" w:rsidRPr="00A7567A">
        <w:rPr>
          <w:rFonts w:ascii="Verdana" w:eastAsia="WenQuanYi Micro Hei" w:hAnsi="Verdana"/>
          <w:b w:val="0"/>
        </w:rPr>
        <w:t>a</w:t>
      </w:r>
      <w:r w:rsidR="00804205" w:rsidRPr="00A7567A">
        <w:rPr>
          <w:rFonts w:ascii="Verdana" w:eastAsia="WenQuanYi Micro Hei" w:hAnsi="Verdana"/>
          <w:b w:val="0"/>
        </w:rPr>
        <w:t xml:space="preserve"> </w:t>
      </w:r>
      <w:r w:rsidR="00EB254F" w:rsidRPr="00EB254F">
        <w:rPr>
          <w:rFonts w:ascii="Verdana" w:eastAsia="WenQuanYi Micro Hei" w:hAnsi="Verdana"/>
          <w:bCs/>
        </w:rPr>
        <w:t xml:space="preserve">Contratação de empresa especializada em confecção e instalação de </w:t>
      </w:r>
      <w:proofErr w:type="spellStart"/>
      <w:r w:rsidR="00EB254F" w:rsidRPr="00EB254F">
        <w:rPr>
          <w:rFonts w:ascii="Verdana" w:eastAsia="WenQuanYi Micro Hei" w:hAnsi="Verdana"/>
          <w:bCs/>
        </w:rPr>
        <w:t>Mockup</w:t>
      </w:r>
      <w:proofErr w:type="spellEnd"/>
      <w:r w:rsidR="00EB254F" w:rsidRPr="00EB254F">
        <w:rPr>
          <w:rFonts w:ascii="Verdana" w:eastAsia="WenQuanYi Micro Hei" w:hAnsi="Verdana"/>
          <w:bCs/>
        </w:rPr>
        <w:t xml:space="preserve"> em área externa ao prédio da Procuradoria-Geral de Justiça</w:t>
      </w:r>
      <w:r w:rsidR="00F5305A">
        <w:rPr>
          <w:rFonts w:ascii="Verdana" w:eastAsia="WenQuanYi Micro Hei" w:hAnsi="Verdana"/>
          <w:bCs/>
        </w:rPr>
        <w:t xml:space="preserve">, </w:t>
      </w:r>
      <w:r w:rsidR="00F5305A" w:rsidRPr="00FE224A">
        <w:rPr>
          <w:rFonts w:ascii="Verdana" w:eastAsia="WenQuanYi Micro Hei" w:hAnsi="Verdana"/>
          <w:b w:val="0"/>
        </w:rPr>
        <w:t>conforme c</w:t>
      </w:r>
      <w:r w:rsidR="00FE224A" w:rsidRPr="00FE224A">
        <w:rPr>
          <w:rFonts w:ascii="Verdana" w:eastAsia="WenQuanYi Micro Hei" w:hAnsi="Verdana"/>
          <w:b w:val="0"/>
        </w:rPr>
        <w:t>ondições</w:t>
      </w:r>
      <w:r w:rsidR="00F5305A" w:rsidRPr="00FE224A">
        <w:rPr>
          <w:rFonts w:ascii="Verdana" w:eastAsia="WenQuanYi Micro Hei" w:hAnsi="Verdana"/>
          <w:b w:val="0"/>
        </w:rPr>
        <w:t>, quantidades e exigências estabelecidas</w:t>
      </w:r>
      <w:r w:rsidR="00A7567A" w:rsidRPr="00FE224A">
        <w:rPr>
          <w:rFonts w:ascii="Verdana" w:eastAsia="WenQuanYi Micro Hei" w:hAnsi="Verdana"/>
          <w:b w:val="0"/>
        </w:rPr>
        <w:t xml:space="preserve"> </w:t>
      </w:r>
      <w:r w:rsidR="003B545C" w:rsidRPr="00A7567A">
        <w:rPr>
          <w:rFonts w:ascii="Verdana" w:hAnsi="Verdana"/>
          <w:b w:val="0"/>
          <w:bCs/>
          <w:color w:val="auto"/>
        </w:rPr>
        <w:t xml:space="preserve">no </w:t>
      </w:r>
      <w:r w:rsidR="00C2098E" w:rsidRPr="00A7567A">
        <w:rPr>
          <w:rFonts w:ascii="Verdana" w:hAnsi="Verdana"/>
          <w:b w:val="0"/>
          <w:bCs/>
          <w:color w:val="auto"/>
        </w:rPr>
        <w:t>Aviso de Dispensa Eletrônica</w:t>
      </w:r>
      <w:bookmarkEnd w:id="0"/>
      <w:r w:rsidR="006B7AA1" w:rsidRPr="00A7567A">
        <w:rPr>
          <w:rFonts w:ascii="Verdana" w:hAnsi="Verdana"/>
          <w:b w:val="0"/>
          <w:bCs/>
        </w:rPr>
        <w:t xml:space="preserve"> </w:t>
      </w:r>
      <w:r w:rsidRPr="00A7567A">
        <w:rPr>
          <w:rFonts w:ascii="Verdana" w:hAnsi="Verdana"/>
          <w:b w:val="0"/>
          <w:bCs/>
        </w:rPr>
        <w:t>e seus anexos</w:t>
      </w:r>
      <w:r w:rsidR="006B7AA1" w:rsidRPr="00A7567A">
        <w:rPr>
          <w:rFonts w:ascii="Verdana" w:hAnsi="Verdana"/>
          <w:b w:val="0"/>
          <w:bCs/>
        </w:rPr>
        <w:t>.</w:t>
      </w:r>
      <w:r w:rsidR="007741BE" w:rsidRPr="00A7567A">
        <w:rPr>
          <w:rFonts w:ascii="Verdana" w:hAnsi="Verdana"/>
        </w:rPr>
        <w:t xml:space="preserve"> </w:t>
      </w:r>
    </w:p>
    <w:p w14:paraId="2F9470EF" w14:textId="77777777" w:rsidR="00A7567A" w:rsidRPr="00A7567A" w:rsidRDefault="00A7567A" w:rsidP="00A7567A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pt-BR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5120"/>
        <w:gridCol w:w="851"/>
        <w:gridCol w:w="1134"/>
        <w:gridCol w:w="1552"/>
      </w:tblGrid>
      <w:tr w:rsidR="00A7567A" w:rsidRPr="00A7567A" w14:paraId="0B26FC4A" w14:textId="77777777" w:rsidTr="00E470FE">
        <w:trPr>
          <w:tblCellSpacing w:w="0" w:type="dxa"/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D5F9B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5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9B4E5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Especificação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D8B22" w14:textId="0422DC83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proofErr w:type="spellStart"/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Q</w:t>
            </w:r>
            <w:r w:rsidR="00E470FE"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de</w:t>
            </w:r>
            <w:proofErr w:type="spell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7F7E4D" w14:textId="42711D24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Valor unitário R$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1D3FD7" w14:textId="2A43C62B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  <w:r w:rsidRPr="00A7567A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pt-BR"/>
              </w:rPr>
              <w:t>Valor Total R$</w:t>
            </w:r>
          </w:p>
        </w:tc>
      </w:tr>
      <w:tr w:rsidR="00A7567A" w:rsidRPr="00A7567A" w14:paraId="24A332F6" w14:textId="77777777" w:rsidTr="00E470FE">
        <w:trPr>
          <w:tblCellSpacing w:w="0" w:type="dxa"/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96CE9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1</w:t>
            </w:r>
          </w:p>
        </w:tc>
        <w:tc>
          <w:tcPr>
            <w:tcW w:w="5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4122C" w14:textId="7CEA57DA" w:rsidR="00A7567A" w:rsidRPr="00BC1178" w:rsidRDefault="00830A3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hAnsi="Verdana"/>
                <w:color w:val="000000"/>
              </w:rPr>
              <w:t xml:space="preserve">MOCKUP letra “M”, em aço galvanizado com espessura "14" sendo dupla face, moldada com espessura de 20 cm, soldadas em solda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mig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com estrutura interna em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metalon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50 x 50 mm, parede "16" e hastes para fixar em tubos galvanizados e parede "16" estrutura com tratamento anticorrosivo, com letras de 1,5m de altura, em PVC 20mm, corte laser e pintura automotiva, conforme Anexo I e Identidade Visual do Anexo II do Termo de Referência</w:t>
            </w:r>
            <w:r w:rsidR="00B0681D" w:rsidRPr="00BC1178">
              <w:rPr>
                <w:rFonts w:ascii="Verdana" w:hAnsi="Verdana"/>
                <w:color w:val="000000"/>
              </w:rP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F9C845" w14:textId="2479EC09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84F84D" w14:textId="3F17A784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677EA" w14:textId="05162F0D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A7567A" w:rsidRPr="00A7567A" w14:paraId="076E6579" w14:textId="77777777" w:rsidTr="00E470FE">
        <w:trPr>
          <w:tblCellSpacing w:w="0" w:type="dxa"/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6D0E0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2</w:t>
            </w:r>
          </w:p>
        </w:tc>
        <w:tc>
          <w:tcPr>
            <w:tcW w:w="5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E7DC1E" w14:textId="19E3EBED" w:rsidR="00A7567A" w:rsidRPr="00BC1178" w:rsidRDefault="00B0681D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hAnsi="Verdana"/>
                <w:color w:val="000000"/>
              </w:rPr>
              <w:t xml:space="preserve">MOCKUP letra “P”, em aço galvanizado com espessura "14" sendo dupla face, moldada com espessura de 20 cm, soldadas em solda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mig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com estrutura interna em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metalon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50 x 50 mm, parede "16" e hastes para fixar em tubos galvanizados e parede "16" estrutura com tratamento anticorrosivo, com letras de 1,5m de altura, em PVC 20mm, corte laser e pintura automotiva, conforme Anexo I e Identidade Visual do Anexo II do Termo de Referência.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45453" w14:textId="65429E90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53BD6F" w14:textId="6652FEB8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71786" w14:textId="098249B9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A7567A" w:rsidRPr="00A7567A" w14:paraId="6C0334C8" w14:textId="77777777" w:rsidTr="00E470FE">
        <w:trPr>
          <w:tblCellSpacing w:w="0" w:type="dxa"/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4C0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3</w:t>
            </w:r>
          </w:p>
        </w:tc>
        <w:tc>
          <w:tcPr>
            <w:tcW w:w="5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6C085" w14:textId="40F75822" w:rsidR="00A7567A" w:rsidRPr="00BC1178" w:rsidRDefault="00B0681D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hAnsi="Verdana"/>
                <w:color w:val="000000"/>
              </w:rPr>
              <w:t xml:space="preserve">MOCKUP letra “E”, em aço galvanizado com espessura "14" sendo dupla face, moldada com espessura de 20 cm, soldadas em solda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mig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com estrutura interna em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metalon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50 x 50 mm, parede "16" e hastes para fixar em </w:t>
            </w:r>
            <w:r w:rsidRPr="00BC1178">
              <w:rPr>
                <w:rFonts w:ascii="Verdana" w:hAnsi="Verdana"/>
                <w:color w:val="000000"/>
              </w:rPr>
              <w:lastRenderedPageBreak/>
              <w:t>tubos galvanizados e parede "16" estrutura com tratamento anticorrosivo, com letras de 1,5m de altura, em PVC 20mm, corte laser e pintura automotiva, conforme Anexo I e Identidade Visual do Anexo II do Termo de Referência.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CA3EB" w14:textId="5CFD7012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D92D3C" w14:textId="19CF7B41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A93FDA" w14:textId="1902C1BF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A7567A" w:rsidRPr="00A7567A" w14:paraId="2A036572" w14:textId="77777777" w:rsidTr="00E470FE">
        <w:trPr>
          <w:tblCellSpacing w:w="0" w:type="dxa"/>
          <w:jc w:val="center"/>
        </w:trPr>
        <w:tc>
          <w:tcPr>
            <w:tcW w:w="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CCB66" w14:textId="7777777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b/>
                <w:bCs/>
                <w:color w:val="000000"/>
                <w:lang w:eastAsia="pt-BR"/>
              </w:rPr>
              <w:t>4</w:t>
            </w:r>
          </w:p>
        </w:tc>
        <w:tc>
          <w:tcPr>
            <w:tcW w:w="5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FC0D2" w14:textId="3C70141F" w:rsidR="00A7567A" w:rsidRPr="00BC1178" w:rsidRDefault="00BC1178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hAnsi="Verdana"/>
                <w:color w:val="000000"/>
              </w:rPr>
              <w:t xml:space="preserve">MOCKUP letra “S”, em aço galvanizado com espessura "14" sendo dupla face, moldada com espessura de 20 cm, soldadas em solda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mig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com estrutura interna em </w:t>
            </w:r>
            <w:proofErr w:type="spellStart"/>
            <w:r w:rsidRPr="00BC1178">
              <w:rPr>
                <w:rFonts w:ascii="Verdana" w:hAnsi="Verdana"/>
                <w:color w:val="000000"/>
              </w:rPr>
              <w:t>metalon</w:t>
            </w:r>
            <w:proofErr w:type="spellEnd"/>
            <w:r w:rsidRPr="00BC1178">
              <w:rPr>
                <w:rFonts w:ascii="Verdana" w:hAnsi="Verdana"/>
                <w:color w:val="000000"/>
              </w:rPr>
              <w:t xml:space="preserve"> 50 x 50 mm, parede "16" e hastes para fixar em tubos galvanizados e parede "16" estrutura com tratamento anticorrosivo, com letras de 1,5m de altura, em PVC 20mm, corte laser e pintura automotiva, conforme Anexo I e Identidade Visual do Anexo II do Termo de Referência.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65406F" w14:textId="0BCA0335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5BDCF" w14:textId="7FFB69C5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FA615" w14:textId="47B82F4D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A7567A" w:rsidRPr="00A7567A" w14:paraId="3ACD6098" w14:textId="77777777" w:rsidTr="00E470FE">
        <w:trPr>
          <w:tblCellSpacing w:w="0" w:type="dxa"/>
          <w:jc w:val="center"/>
        </w:trPr>
        <w:tc>
          <w:tcPr>
            <w:tcW w:w="778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324BC4" w14:textId="350494B7" w:rsidR="00A7567A" w:rsidRPr="00BC1178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lang w:eastAsia="pt-BR"/>
              </w:rPr>
            </w:pPr>
            <w:r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t xml:space="preserve">VALOR </w:t>
            </w:r>
            <w:r w:rsidR="002E7AAE" w:rsidRPr="00BC1178">
              <w:rPr>
                <w:rFonts w:ascii="Verdana" w:eastAsia="Times New Roman" w:hAnsi="Verdana" w:cs="Times New Roman"/>
                <w:color w:val="000000"/>
                <w:lang w:eastAsia="pt-BR"/>
              </w:rPr>
              <w:t>GLOBAL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19352" w14:textId="0A1E7C2E" w:rsidR="00A7567A" w:rsidRPr="00A7567A" w:rsidRDefault="00A7567A" w:rsidP="00A7567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4C6338CF" w14:textId="61B82F16" w:rsidR="0036512C" w:rsidRPr="00A7567A" w:rsidRDefault="00A7567A" w:rsidP="00E470FE">
      <w:pPr>
        <w:spacing w:before="100" w:beforeAutospacing="1" w:after="100" w:afterAutospacing="1" w:line="240" w:lineRule="auto"/>
        <w:jc w:val="both"/>
        <w:rPr>
          <w:rFonts w:ascii="Verdana" w:hAnsi="Verdana"/>
        </w:rPr>
      </w:pPr>
      <w:r w:rsidRPr="00A7567A">
        <w:rPr>
          <w:rFonts w:ascii="Verdana" w:eastAsia="Times New Roman" w:hAnsi="Verdana" w:cs="Times New Roman"/>
          <w:color w:val="000000"/>
          <w:sz w:val="24"/>
          <w:szCs w:val="24"/>
          <w:lang w:eastAsia="pt-BR"/>
        </w:rPr>
        <w:t> </w:t>
      </w:r>
      <w:r w:rsidR="0036512C" w:rsidRPr="00A7567A">
        <w:rPr>
          <w:rFonts w:ascii="Verdana" w:hAnsi="Verdana" w:cs="Arial"/>
          <w:b/>
          <w:sz w:val="24"/>
          <w:szCs w:val="24"/>
        </w:rPr>
        <w:t xml:space="preserve">Valor global da </w:t>
      </w:r>
      <w:proofErr w:type="gramStart"/>
      <w:r w:rsidR="0036512C" w:rsidRPr="00A7567A">
        <w:rPr>
          <w:rFonts w:ascii="Verdana" w:hAnsi="Verdana" w:cs="Arial"/>
          <w:b/>
          <w:sz w:val="24"/>
          <w:szCs w:val="24"/>
        </w:rPr>
        <w:t>proposta</w:t>
      </w:r>
      <w:r>
        <w:rPr>
          <w:rFonts w:ascii="Verdana" w:hAnsi="Verdana" w:cs="Arial"/>
          <w:b/>
          <w:sz w:val="24"/>
          <w:szCs w:val="24"/>
        </w:rPr>
        <w:t xml:space="preserve"> </w:t>
      </w:r>
      <w:r w:rsidR="0036512C" w:rsidRPr="00A7567A">
        <w:rPr>
          <w:rFonts w:ascii="Verdana" w:hAnsi="Verdana" w:cs="Arial"/>
          <w:b/>
          <w:sz w:val="24"/>
          <w:szCs w:val="24"/>
        </w:rPr>
        <w:t>:</w:t>
      </w:r>
      <w:proofErr w:type="gramEnd"/>
      <w:r w:rsidR="0036512C" w:rsidRPr="00A7567A">
        <w:rPr>
          <w:rFonts w:ascii="Verdana" w:hAnsi="Verdana" w:cs="Arial"/>
          <w:b/>
          <w:sz w:val="24"/>
          <w:szCs w:val="24"/>
        </w:rPr>
        <w:t>___________</w:t>
      </w:r>
      <w:r w:rsidR="001D3589">
        <w:rPr>
          <w:rFonts w:ascii="Verdana" w:hAnsi="Verdana" w:cs="Arial"/>
          <w:b/>
          <w:sz w:val="24"/>
          <w:szCs w:val="24"/>
        </w:rPr>
        <w:t xml:space="preserve"> </w:t>
      </w:r>
      <w:r w:rsidR="0036512C" w:rsidRPr="00A7567A">
        <w:rPr>
          <w:rFonts w:ascii="Verdana" w:hAnsi="Verdana" w:cs="Arial"/>
          <w:b/>
          <w:sz w:val="24"/>
          <w:szCs w:val="24"/>
        </w:rPr>
        <w:t>(                                      ).</w:t>
      </w:r>
    </w:p>
    <w:p w14:paraId="3CDF6F05" w14:textId="72CCE22A" w:rsidR="0086320D" w:rsidRPr="00A7567A" w:rsidRDefault="0086320D" w:rsidP="00A7567A">
      <w:pPr>
        <w:pStyle w:val="Textbody"/>
        <w:spacing w:after="240" w:line="360" w:lineRule="auto"/>
        <w:jc w:val="both"/>
        <w:rPr>
          <w:rFonts w:ascii="Verdana" w:hAnsi="Verdana"/>
        </w:rPr>
      </w:pPr>
      <w:r w:rsidRPr="00A7567A">
        <w:rPr>
          <w:rFonts w:ascii="Verdana" w:hAnsi="Verdana"/>
        </w:rPr>
        <w:t>O prazo de validade da proposta de preços é de 60 (sessenta) dias corridos</w:t>
      </w:r>
      <w:r w:rsidR="00994C97" w:rsidRPr="00A7567A">
        <w:rPr>
          <w:rFonts w:ascii="Verdana" w:hAnsi="Verdana"/>
        </w:rPr>
        <w:t>, contados da data de apresentação da proposta no sistema</w:t>
      </w:r>
      <w:r w:rsidRPr="00A7567A">
        <w:rPr>
          <w:rFonts w:ascii="Verdana" w:hAnsi="Verdana"/>
        </w:rPr>
        <w:t>.</w:t>
      </w:r>
    </w:p>
    <w:p w14:paraId="62B2ED41" w14:textId="576ACEB4" w:rsidR="0086320D" w:rsidRPr="00A7567A" w:rsidRDefault="0086320D" w:rsidP="00A7567A">
      <w:pPr>
        <w:pStyle w:val="Textbody"/>
        <w:spacing w:after="240" w:line="360" w:lineRule="auto"/>
        <w:jc w:val="both"/>
        <w:rPr>
          <w:rFonts w:ascii="Verdana" w:hAnsi="Verdana"/>
          <w:color w:val="FF0000"/>
        </w:rPr>
      </w:pPr>
      <w:r w:rsidRPr="00A7567A">
        <w:rPr>
          <w:rFonts w:ascii="Verdana" w:hAnsi="Verdana"/>
          <w:b/>
        </w:rPr>
        <w:t xml:space="preserve">O prazo de entrega e demais exigências, será de acordo com o estipulado no </w:t>
      </w:r>
      <w:r w:rsidR="00EA5CB7" w:rsidRPr="00A7567A">
        <w:rPr>
          <w:rFonts w:ascii="Verdana" w:hAnsi="Verdana"/>
          <w:b/>
        </w:rPr>
        <w:t xml:space="preserve">Anexo I </w:t>
      </w:r>
      <w:r w:rsidR="00994C97" w:rsidRPr="00A7567A">
        <w:rPr>
          <w:rFonts w:ascii="Verdana" w:hAnsi="Verdana"/>
          <w:b/>
        </w:rPr>
        <w:t>–</w:t>
      </w:r>
      <w:r w:rsidR="00EA5CB7" w:rsidRPr="00A7567A">
        <w:rPr>
          <w:rFonts w:ascii="Verdana" w:hAnsi="Verdana"/>
          <w:b/>
        </w:rPr>
        <w:t xml:space="preserve"> Termo de Referência</w:t>
      </w:r>
      <w:r w:rsidR="00AD1A31" w:rsidRPr="00A7567A">
        <w:rPr>
          <w:rFonts w:ascii="Verdana" w:hAnsi="Verdana"/>
        </w:rPr>
        <w:t>.</w:t>
      </w:r>
    </w:p>
    <w:p w14:paraId="0544B9AC" w14:textId="77777777" w:rsidR="0086320D" w:rsidRPr="00A7567A" w:rsidRDefault="0086320D" w:rsidP="00A7567A">
      <w:pPr>
        <w:pStyle w:val="Textbody"/>
        <w:spacing w:after="240" w:line="360" w:lineRule="auto"/>
        <w:jc w:val="both"/>
        <w:rPr>
          <w:rFonts w:ascii="Verdana" w:hAnsi="Verdana"/>
        </w:rPr>
      </w:pPr>
      <w:r w:rsidRPr="00A7567A">
        <w:rPr>
          <w:rFonts w:ascii="Verdana" w:hAnsi="Verdana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A7567A" w:rsidRDefault="0086320D" w:rsidP="00A7567A">
      <w:pPr>
        <w:pStyle w:val="Textbody"/>
        <w:spacing w:after="240" w:line="360" w:lineRule="auto"/>
        <w:jc w:val="both"/>
        <w:rPr>
          <w:rFonts w:ascii="Verdana" w:hAnsi="Verdana"/>
        </w:rPr>
      </w:pPr>
      <w:r w:rsidRPr="00A7567A">
        <w:rPr>
          <w:rFonts w:ascii="Verdana" w:hAnsi="Verdana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A7567A" w:rsidRDefault="0086320D" w:rsidP="00A7567A">
      <w:pPr>
        <w:pStyle w:val="Textbody"/>
        <w:spacing w:after="240" w:line="360" w:lineRule="auto"/>
        <w:jc w:val="both"/>
        <w:rPr>
          <w:rFonts w:ascii="Verdana" w:hAnsi="Verdana"/>
        </w:rPr>
      </w:pPr>
      <w:r w:rsidRPr="00A7567A">
        <w:rPr>
          <w:rFonts w:ascii="Verdana" w:hAnsi="Verdana"/>
        </w:rPr>
        <w:t>Diante disso, após cumpridas nossas obrigações, e para fins de posterior pagamento, fornecemos os seguintes dados:</w:t>
      </w:r>
    </w:p>
    <w:p w14:paraId="0FA5D6CF" w14:textId="5C481582" w:rsidR="0086320D" w:rsidRPr="003B3166" w:rsidRDefault="0086320D" w:rsidP="00A7567A">
      <w:pPr>
        <w:pStyle w:val="Textbody"/>
        <w:tabs>
          <w:tab w:val="left" w:pos="644"/>
        </w:tabs>
        <w:autoSpaceDE w:val="0"/>
        <w:spacing w:after="0" w:line="360" w:lineRule="auto"/>
        <w:ind w:left="567"/>
        <w:jc w:val="both"/>
        <w:rPr>
          <w:rFonts w:ascii="Verdana" w:hAnsi="Verdana"/>
          <w:u w:val="single"/>
        </w:rPr>
      </w:pPr>
      <w:r w:rsidRPr="003B3166">
        <w:rPr>
          <w:rFonts w:ascii="Verdana" w:hAnsi="Verdana"/>
          <w:u w:val="single"/>
        </w:rPr>
        <w:lastRenderedPageBreak/>
        <w:t>Dados da Empresa</w:t>
      </w:r>
    </w:p>
    <w:p w14:paraId="682E83C9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Razão Social:</w:t>
      </w:r>
    </w:p>
    <w:p w14:paraId="5B82A5E3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CNPJ/MF:</w:t>
      </w:r>
    </w:p>
    <w:p w14:paraId="3E22D693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Endereço:</w:t>
      </w:r>
    </w:p>
    <w:p w14:paraId="598E8876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Cidade/UF:</w:t>
      </w:r>
    </w:p>
    <w:p w14:paraId="4C160683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CEP:</w:t>
      </w:r>
    </w:p>
    <w:p w14:paraId="04049BCC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Tel./Fax:</w:t>
      </w:r>
    </w:p>
    <w:p w14:paraId="3FD98A2C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  <w:shd w:val="clear" w:color="auto" w:fill="FFFF00"/>
        </w:rPr>
      </w:pPr>
      <w:r w:rsidRPr="00A7567A">
        <w:rPr>
          <w:rFonts w:ascii="Verdana" w:hAnsi="Verdana"/>
        </w:rPr>
        <w:t>E-mail:</w:t>
      </w:r>
      <w:r w:rsidR="002E05A1" w:rsidRPr="00A7567A">
        <w:rPr>
          <w:rFonts w:ascii="Verdana" w:hAnsi="Verdana"/>
        </w:rPr>
        <w:t xml:space="preserve">   </w:t>
      </w:r>
      <w:r w:rsidRPr="00A7567A">
        <w:rPr>
          <w:rFonts w:ascii="Verdana" w:hAnsi="Verdana"/>
          <w:b/>
          <w:bCs/>
          <w:i/>
          <w:iCs/>
          <w:shd w:val="clear" w:color="auto" w:fill="FFFF00"/>
        </w:rPr>
        <w:t xml:space="preserve">e-mail para recebimento da Ordem de </w:t>
      </w:r>
      <w:r w:rsidR="00AD1A31" w:rsidRPr="00A7567A">
        <w:rPr>
          <w:rFonts w:ascii="Verdana" w:hAnsi="Verdana"/>
          <w:b/>
          <w:bCs/>
          <w:i/>
          <w:iCs/>
          <w:shd w:val="clear" w:color="auto" w:fill="FFFF00"/>
        </w:rPr>
        <w:t>Fornecimento</w:t>
      </w:r>
      <w:r w:rsidR="002E05A1" w:rsidRPr="00A7567A">
        <w:rPr>
          <w:rFonts w:ascii="Verdana" w:hAnsi="Verdana"/>
          <w:b/>
          <w:bCs/>
          <w:i/>
          <w:iCs/>
          <w:shd w:val="clear" w:color="auto" w:fill="FFFF00"/>
        </w:rPr>
        <w:t>:</w:t>
      </w:r>
      <w:r w:rsidR="002E05A1" w:rsidRPr="00A7567A">
        <w:rPr>
          <w:rFonts w:ascii="Verdana" w:hAnsi="Verdana"/>
          <w:shd w:val="clear" w:color="auto" w:fill="FFFF00"/>
        </w:rPr>
        <w:t xml:space="preserve"> (</w:t>
      </w:r>
      <w:r w:rsidRPr="00A7567A">
        <w:rPr>
          <w:rFonts w:ascii="Verdana" w:hAnsi="Verdana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Banco:</w:t>
      </w:r>
    </w:p>
    <w:p w14:paraId="040B75D9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Agência:</w:t>
      </w:r>
    </w:p>
    <w:p w14:paraId="46B4C658" w14:textId="77777777" w:rsidR="0086320D" w:rsidRPr="00A7567A" w:rsidRDefault="0086320D" w:rsidP="00A7567A">
      <w:pPr>
        <w:pStyle w:val="Textbody"/>
        <w:autoSpaceDE w:val="0"/>
        <w:spacing w:after="0" w:line="360" w:lineRule="auto"/>
        <w:ind w:left="567"/>
        <w:jc w:val="both"/>
        <w:rPr>
          <w:rFonts w:ascii="Verdana" w:hAnsi="Verdana"/>
        </w:rPr>
      </w:pPr>
      <w:r w:rsidRPr="00A7567A">
        <w:rPr>
          <w:rFonts w:ascii="Verdana" w:hAnsi="Verdana"/>
        </w:rPr>
        <w:t>Conta:</w:t>
      </w:r>
    </w:p>
    <w:p w14:paraId="202A06DF" w14:textId="77777777" w:rsidR="00FF2557" w:rsidRPr="00A7567A" w:rsidRDefault="00FF2557" w:rsidP="00A7567A">
      <w:pPr>
        <w:pStyle w:val="Textbody"/>
        <w:autoSpaceDE w:val="0"/>
        <w:spacing w:after="240" w:line="360" w:lineRule="auto"/>
        <w:ind w:left="644"/>
        <w:jc w:val="both"/>
        <w:rPr>
          <w:rFonts w:ascii="Verdana" w:hAnsi="Verdana"/>
        </w:rPr>
      </w:pPr>
      <w:r w:rsidRPr="00A7567A">
        <w:rPr>
          <w:rFonts w:ascii="Verdana" w:hAnsi="Verdana"/>
        </w:rPr>
        <w:t xml:space="preserve">___________, ____ de ____________ </w:t>
      </w:r>
      <w:proofErr w:type="spellStart"/>
      <w:r w:rsidRPr="00A7567A">
        <w:rPr>
          <w:rFonts w:ascii="Verdana" w:hAnsi="Verdana"/>
        </w:rPr>
        <w:t>de</w:t>
      </w:r>
      <w:proofErr w:type="spellEnd"/>
      <w:r w:rsidRPr="00A7567A">
        <w:rPr>
          <w:rFonts w:ascii="Verdana" w:hAnsi="Verdana"/>
        </w:rPr>
        <w:t xml:space="preserve"> ____.</w:t>
      </w:r>
    </w:p>
    <w:p w14:paraId="075657E1" w14:textId="77777777" w:rsidR="00FF2557" w:rsidRPr="00A7567A" w:rsidRDefault="00FF2557" w:rsidP="00A7567A">
      <w:pPr>
        <w:pStyle w:val="Textbody"/>
        <w:autoSpaceDE w:val="0"/>
        <w:spacing w:after="240" w:line="360" w:lineRule="auto"/>
        <w:jc w:val="both"/>
        <w:rPr>
          <w:rFonts w:ascii="Verdana" w:hAnsi="Verdana"/>
        </w:rPr>
      </w:pPr>
    </w:p>
    <w:p w14:paraId="1676156D" w14:textId="77777777" w:rsidR="00FF2557" w:rsidRPr="00A7567A" w:rsidRDefault="00FF2557" w:rsidP="00A7567A">
      <w:pPr>
        <w:pStyle w:val="Textbody"/>
        <w:autoSpaceDE w:val="0"/>
        <w:spacing w:after="240" w:line="360" w:lineRule="auto"/>
        <w:jc w:val="both"/>
        <w:rPr>
          <w:rFonts w:ascii="Verdana" w:hAnsi="Verdana"/>
        </w:rPr>
      </w:pPr>
      <w:r w:rsidRPr="00A7567A">
        <w:rPr>
          <w:rFonts w:ascii="Verdana" w:hAnsi="Verdana"/>
          <w:color w:val="000000"/>
        </w:rPr>
        <w:t>Assinatura do Fornecedor/Carimbo</w:t>
      </w:r>
    </w:p>
    <w:sectPr w:rsidR="00FF2557" w:rsidRPr="00A7567A" w:rsidSect="00A7567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560" w:right="1274" w:bottom="1560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E8A5" w14:textId="77777777" w:rsidR="00044CE5" w:rsidRDefault="00044CE5">
      <w:pPr>
        <w:spacing w:after="0" w:line="240" w:lineRule="auto"/>
      </w:pPr>
      <w:r>
        <w:separator/>
      </w:r>
    </w:p>
  </w:endnote>
  <w:endnote w:type="continuationSeparator" w:id="0">
    <w:p w14:paraId="560BC93C" w14:textId="77777777" w:rsidR="00044CE5" w:rsidRDefault="00044CE5">
      <w:pPr>
        <w:spacing w:after="0" w:line="240" w:lineRule="auto"/>
      </w:pPr>
      <w:r>
        <w:continuationSeparator/>
      </w:r>
    </w:p>
  </w:endnote>
  <w:endnote w:type="continuationNotice" w:id="1">
    <w:p w14:paraId="6ACC3D90" w14:textId="77777777" w:rsidR="00044CE5" w:rsidRDefault="00044C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E603" w14:textId="55F067E1" w:rsidR="005D2F59" w:rsidRDefault="005D2F59">
    <w:pPr>
      <w:pStyle w:val="Rodap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821A" w14:textId="77777777" w:rsidR="00044CE5" w:rsidRDefault="00044CE5">
      <w:pPr>
        <w:spacing w:after="0" w:line="240" w:lineRule="auto"/>
      </w:pPr>
      <w:r>
        <w:separator/>
      </w:r>
    </w:p>
  </w:footnote>
  <w:footnote w:type="continuationSeparator" w:id="0">
    <w:p w14:paraId="43607027" w14:textId="77777777" w:rsidR="00044CE5" w:rsidRDefault="00044CE5">
      <w:pPr>
        <w:spacing w:after="0" w:line="240" w:lineRule="auto"/>
      </w:pPr>
      <w:r>
        <w:continuationSeparator/>
      </w:r>
    </w:p>
  </w:footnote>
  <w:footnote w:type="continuationNotice" w:id="1">
    <w:p w14:paraId="5F10AAE4" w14:textId="77777777" w:rsidR="00044CE5" w:rsidRDefault="00044C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04AE" w14:textId="77777777" w:rsidR="005D2F59" w:rsidRDefault="00000000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C335" w14:textId="065AA58F" w:rsidR="005D2F59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6029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1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4BCB437" w:rsidR="005D2F59" w:rsidRPr="006C47DE" w:rsidRDefault="005D2F59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4BCB437" w:rsidR="005D2F59" w:rsidRPr="006C47DE" w:rsidRDefault="005D2F59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712B" w14:textId="77777777" w:rsidR="005D2F59" w:rsidRDefault="00000000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4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538931067">
    <w:abstractNumId w:val="2"/>
  </w:num>
  <w:num w:numId="2" w16cid:durableId="2023165768">
    <w:abstractNumId w:val="0"/>
  </w:num>
  <w:num w:numId="3" w16cid:durableId="1915889971">
    <w:abstractNumId w:val="9"/>
  </w:num>
  <w:num w:numId="4" w16cid:durableId="607540409">
    <w:abstractNumId w:val="8"/>
  </w:num>
  <w:num w:numId="5" w16cid:durableId="26221850">
    <w:abstractNumId w:val="4"/>
  </w:num>
  <w:num w:numId="6" w16cid:durableId="1824005890">
    <w:abstractNumId w:val="1"/>
  </w:num>
  <w:num w:numId="7" w16cid:durableId="995492519">
    <w:abstractNumId w:val="6"/>
  </w:num>
  <w:num w:numId="8" w16cid:durableId="121308786">
    <w:abstractNumId w:val="3"/>
  </w:num>
  <w:num w:numId="9" w16cid:durableId="903761736">
    <w:abstractNumId w:val="3"/>
    <w:lvlOverride w:ilvl="0">
      <w:startOverride w:val="1"/>
    </w:lvlOverride>
  </w:num>
  <w:num w:numId="10" w16cid:durableId="1134366722">
    <w:abstractNumId w:val="7"/>
  </w:num>
  <w:num w:numId="11" w16cid:durableId="1587498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44CE5"/>
    <w:rsid w:val="00056458"/>
    <w:rsid w:val="00067262"/>
    <w:rsid w:val="000E63CF"/>
    <w:rsid w:val="001446CF"/>
    <w:rsid w:val="001872D6"/>
    <w:rsid w:val="001D3589"/>
    <w:rsid w:val="002302F4"/>
    <w:rsid w:val="00233549"/>
    <w:rsid w:val="0025659A"/>
    <w:rsid w:val="00287DE1"/>
    <w:rsid w:val="00290877"/>
    <w:rsid w:val="002A505D"/>
    <w:rsid w:val="002B2627"/>
    <w:rsid w:val="002D4A48"/>
    <w:rsid w:val="002E05A1"/>
    <w:rsid w:val="002E75BE"/>
    <w:rsid w:val="002E7AAE"/>
    <w:rsid w:val="00303DF6"/>
    <w:rsid w:val="00327A83"/>
    <w:rsid w:val="0036512C"/>
    <w:rsid w:val="00382F1D"/>
    <w:rsid w:val="003A53C8"/>
    <w:rsid w:val="003B3166"/>
    <w:rsid w:val="003B545C"/>
    <w:rsid w:val="003D0FCE"/>
    <w:rsid w:val="003D1780"/>
    <w:rsid w:val="003D5992"/>
    <w:rsid w:val="003F2FA1"/>
    <w:rsid w:val="00452772"/>
    <w:rsid w:val="0049034A"/>
    <w:rsid w:val="005835A4"/>
    <w:rsid w:val="00583E66"/>
    <w:rsid w:val="005B5FC0"/>
    <w:rsid w:val="005D2F59"/>
    <w:rsid w:val="00651F48"/>
    <w:rsid w:val="006607D5"/>
    <w:rsid w:val="00684711"/>
    <w:rsid w:val="006B16D5"/>
    <w:rsid w:val="006B7AA1"/>
    <w:rsid w:val="007106DA"/>
    <w:rsid w:val="00723EF8"/>
    <w:rsid w:val="00763716"/>
    <w:rsid w:val="007741BE"/>
    <w:rsid w:val="007C33B3"/>
    <w:rsid w:val="00804205"/>
    <w:rsid w:val="00815B7C"/>
    <w:rsid w:val="008202FD"/>
    <w:rsid w:val="0082407C"/>
    <w:rsid w:val="00830A3A"/>
    <w:rsid w:val="00831B53"/>
    <w:rsid w:val="00833F0F"/>
    <w:rsid w:val="00845B05"/>
    <w:rsid w:val="0086320D"/>
    <w:rsid w:val="00873918"/>
    <w:rsid w:val="00883413"/>
    <w:rsid w:val="008C678A"/>
    <w:rsid w:val="00911025"/>
    <w:rsid w:val="00922017"/>
    <w:rsid w:val="009551A9"/>
    <w:rsid w:val="00977CBD"/>
    <w:rsid w:val="00986CA7"/>
    <w:rsid w:val="00994C97"/>
    <w:rsid w:val="00995731"/>
    <w:rsid w:val="009B0AED"/>
    <w:rsid w:val="009C14DC"/>
    <w:rsid w:val="009F0761"/>
    <w:rsid w:val="00A50320"/>
    <w:rsid w:val="00A7567A"/>
    <w:rsid w:val="00A97474"/>
    <w:rsid w:val="00AA594A"/>
    <w:rsid w:val="00AB6A99"/>
    <w:rsid w:val="00AB6B41"/>
    <w:rsid w:val="00AC67F3"/>
    <w:rsid w:val="00AD1A31"/>
    <w:rsid w:val="00B0681D"/>
    <w:rsid w:val="00B13563"/>
    <w:rsid w:val="00B5457E"/>
    <w:rsid w:val="00B77E74"/>
    <w:rsid w:val="00BB5130"/>
    <w:rsid w:val="00BC02F9"/>
    <w:rsid w:val="00BC1178"/>
    <w:rsid w:val="00BD40DF"/>
    <w:rsid w:val="00C2098E"/>
    <w:rsid w:val="00C5155B"/>
    <w:rsid w:val="00C76D3C"/>
    <w:rsid w:val="00C83D52"/>
    <w:rsid w:val="00C957D2"/>
    <w:rsid w:val="00C95C9F"/>
    <w:rsid w:val="00CC395A"/>
    <w:rsid w:val="00CE146A"/>
    <w:rsid w:val="00CE4888"/>
    <w:rsid w:val="00D154E5"/>
    <w:rsid w:val="00D44FA5"/>
    <w:rsid w:val="00D541D1"/>
    <w:rsid w:val="00D60FBE"/>
    <w:rsid w:val="00D651C3"/>
    <w:rsid w:val="00D65819"/>
    <w:rsid w:val="00DC3FDF"/>
    <w:rsid w:val="00DE1933"/>
    <w:rsid w:val="00E20163"/>
    <w:rsid w:val="00E32C3C"/>
    <w:rsid w:val="00E470FE"/>
    <w:rsid w:val="00E51701"/>
    <w:rsid w:val="00E63D42"/>
    <w:rsid w:val="00E764E9"/>
    <w:rsid w:val="00EA2BCA"/>
    <w:rsid w:val="00EA5CB7"/>
    <w:rsid w:val="00EA6C53"/>
    <w:rsid w:val="00EB0892"/>
    <w:rsid w:val="00EB254F"/>
    <w:rsid w:val="00F24A8B"/>
    <w:rsid w:val="00F5305A"/>
    <w:rsid w:val="00F57C5E"/>
    <w:rsid w:val="00FA08AB"/>
    <w:rsid w:val="00FE224A"/>
    <w:rsid w:val="00FE41A8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4A400BDB-858F-4DFE-AD34-7FEB92553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5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A756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2" ma:contentTypeDescription="Crie um novo documento." ma:contentTypeScope="" ma:versionID="ff6ed92260a03ea9aabe3f249ff63ee7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a07c46fc5adc60567366ee0393a93be6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19385-6BB7-4AB2-B2E1-35704F699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6ED11-BBC8-41BD-8E67-929730F8C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</Template>
  <TotalTime>18</TotalTime>
  <Pages>3</Pages>
  <Words>564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Tammy Bussolotti</cp:lastModifiedBy>
  <cp:revision>22</cp:revision>
  <cp:lastPrinted>2014-05-20T23:14:00Z</cp:lastPrinted>
  <dcterms:created xsi:type="dcterms:W3CDTF">2024-07-03T15:47:00Z</dcterms:created>
  <dcterms:modified xsi:type="dcterms:W3CDTF">2024-08-06T15:12:00Z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